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5F" w:rsidRDefault="00FB755F" w:rsidP="00464294">
      <w:pPr>
        <w:pStyle w:val="Heading1"/>
        <w:rPr>
          <w:b/>
          <w:lang w:val="ru-RU"/>
        </w:rPr>
      </w:pPr>
    </w:p>
    <w:p w:rsidR="00FB755F" w:rsidRDefault="00FB755F" w:rsidP="00464294">
      <w:pPr>
        <w:framePr w:hSpace="141" w:wrap="around" w:vAnchor="text" w:hAnchor="page" w:x="6016" w:y="1"/>
        <w:rPr>
          <w:noProof/>
        </w:rPr>
      </w:pPr>
      <w:r w:rsidRPr="00541E6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FB755F" w:rsidRDefault="00FB755F" w:rsidP="00464294">
      <w:pPr>
        <w:jc w:val="center"/>
        <w:rPr>
          <w:rFonts w:cs="Tahoma"/>
          <w:b/>
          <w:sz w:val="28"/>
          <w:szCs w:val="28"/>
        </w:rPr>
      </w:pPr>
    </w:p>
    <w:p w:rsidR="00FB755F" w:rsidRDefault="00FB755F" w:rsidP="00464294">
      <w:pPr>
        <w:jc w:val="center"/>
        <w:rPr>
          <w:rFonts w:cs="Tahoma"/>
          <w:b/>
          <w:sz w:val="28"/>
          <w:szCs w:val="28"/>
        </w:rPr>
      </w:pPr>
    </w:p>
    <w:p w:rsidR="00FB755F" w:rsidRDefault="00FB755F" w:rsidP="00464294">
      <w:pPr>
        <w:jc w:val="center"/>
        <w:rPr>
          <w:rFonts w:cs="Tahoma"/>
          <w:b/>
          <w:sz w:val="28"/>
          <w:szCs w:val="28"/>
        </w:rPr>
      </w:pPr>
    </w:p>
    <w:p w:rsidR="00FB755F" w:rsidRDefault="00FB755F" w:rsidP="00464294">
      <w:pPr>
        <w:jc w:val="center"/>
        <w:rPr>
          <w:rFonts w:cs="Tahoma"/>
          <w:b/>
          <w:sz w:val="28"/>
          <w:szCs w:val="28"/>
        </w:rPr>
      </w:pPr>
    </w:p>
    <w:p w:rsidR="00FB755F" w:rsidRDefault="00FB755F" w:rsidP="0046429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B755F" w:rsidRDefault="00FB755F" w:rsidP="00464294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B755F" w:rsidRDefault="00FB755F" w:rsidP="00464294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B755F" w:rsidRPr="0039378D" w:rsidRDefault="00FB755F" w:rsidP="00464294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FB755F" w:rsidRDefault="00FB755F" w:rsidP="00464294"/>
    <w:p w:rsidR="00FB755F" w:rsidRPr="0039378D" w:rsidRDefault="00FB755F" w:rsidP="00464294">
      <w:pPr>
        <w:rPr>
          <w:sz w:val="28"/>
          <w:szCs w:val="28"/>
        </w:rPr>
      </w:pPr>
      <w:r w:rsidRPr="007B70D6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B70D6">
        <w:rPr>
          <w:sz w:val="28"/>
          <w:szCs w:val="28"/>
        </w:rPr>
        <w:t xml:space="preserve"> серпня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 xml:space="preserve">228 </w:t>
      </w:r>
      <w:r w:rsidRPr="0039378D">
        <w:rPr>
          <w:sz w:val="28"/>
          <w:szCs w:val="28"/>
        </w:rPr>
        <w:t xml:space="preserve">-к </w:t>
      </w:r>
    </w:p>
    <w:p w:rsidR="00FB755F" w:rsidRPr="0039378D" w:rsidRDefault="00FB755F" w:rsidP="00464294">
      <w:pPr>
        <w:rPr>
          <w:b/>
        </w:rPr>
      </w:pPr>
    </w:p>
    <w:p w:rsidR="00FB755F" w:rsidRDefault="00FB755F" w:rsidP="00464294">
      <w:pPr>
        <w:jc w:val="center"/>
        <w:rPr>
          <w:b/>
          <w:sz w:val="28"/>
        </w:rPr>
      </w:pPr>
    </w:p>
    <w:p w:rsidR="00FB755F" w:rsidRPr="005B6AF9" w:rsidRDefault="00FB755F" w:rsidP="00464294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</w:t>
      </w:r>
      <w:r w:rsidRPr="00090F91">
        <w:rPr>
          <w:b/>
          <w:sz w:val="28"/>
        </w:rPr>
        <w:t xml:space="preserve">  </w:t>
      </w:r>
      <w:r>
        <w:rPr>
          <w:b/>
          <w:sz w:val="28"/>
        </w:rPr>
        <w:t>основної відпустки Мігову В.Г.</w:t>
      </w:r>
    </w:p>
    <w:p w:rsidR="00FB755F" w:rsidRDefault="00FB755F" w:rsidP="00464294">
      <w:pPr>
        <w:jc w:val="center"/>
        <w:rPr>
          <w:sz w:val="28"/>
        </w:rPr>
      </w:pPr>
    </w:p>
    <w:p w:rsidR="00FB755F" w:rsidRPr="006838CF" w:rsidRDefault="00FB755F" w:rsidP="00464294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На підставі  пунктів 7, 13, 20  частини 4  статті  42 Закону України «Про місцеве само</w:t>
      </w:r>
      <w:r>
        <w:rPr>
          <w:sz w:val="28"/>
          <w:szCs w:val="28"/>
        </w:rPr>
        <w:t>врядування в Україні», статті 6</w:t>
      </w:r>
      <w:r w:rsidRPr="006838CF">
        <w:rPr>
          <w:sz w:val="28"/>
          <w:szCs w:val="28"/>
        </w:rPr>
        <w:t>Закону України «Про вiдпустки», рішення  Арцизької міської ради від 24 грудня 2020 року №89-</w:t>
      </w:r>
      <w:r w:rsidRPr="006838CF">
        <w:rPr>
          <w:sz w:val="28"/>
          <w:szCs w:val="28"/>
          <w:lang w:val="en-US"/>
        </w:rPr>
        <w:t>VIII</w:t>
      </w:r>
      <w:r w:rsidRPr="006838CF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 розглянувши  заяву  </w:t>
      </w:r>
      <w:r>
        <w:rPr>
          <w:sz w:val="28"/>
          <w:szCs w:val="28"/>
        </w:rPr>
        <w:t>Мігова В.Г.</w:t>
      </w:r>
      <w:r w:rsidRPr="006838CF">
        <w:rPr>
          <w:sz w:val="28"/>
          <w:szCs w:val="28"/>
        </w:rPr>
        <w:t>:</w:t>
      </w:r>
    </w:p>
    <w:p w:rsidR="00FB755F" w:rsidRPr="006838CF" w:rsidRDefault="00FB755F" w:rsidP="00464294">
      <w:pPr>
        <w:pStyle w:val="BodyTextIndent2"/>
        <w:spacing w:line="276" w:lineRule="auto"/>
        <w:ind w:firstLine="708"/>
        <w:jc w:val="both"/>
      </w:pPr>
      <w:r w:rsidRPr="006838CF">
        <w:t xml:space="preserve">1. Надати   </w:t>
      </w:r>
      <w:r>
        <w:t>Мігову Василю Георгійовичу</w:t>
      </w:r>
      <w:r w:rsidRPr="006838CF">
        <w:t xml:space="preserve">,  </w:t>
      </w:r>
      <w:r>
        <w:t xml:space="preserve">коменданту </w:t>
      </w:r>
      <w:r w:rsidRPr="006838CF">
        <w:t xml:space="preserve">міської ради,  </w:t>
      </w:r>
      <w:r>
        <w:t>щорічну основну відпустку</w:t>
      </w:r>
      <w:r w:rsidRPr="006838CF">
        <w:t xml:space="preserve">  триваліст</w:t>
      </w:r>
      <w:r>
        <w:t xml:space="preserve">ю </w:t>
      </w:r>
      <w:r w:rsidRPr="00090F91">
        <w:rPr>
          <w:highlight w:val="black"/>
        </w:rPr>
        <w:t>24 календарних дні  з 01 вересня  2021 року по 24вересня 2021 року включно,  за період роботи з 01 січня 2021 року по 31  грудня 2021 року.</w:t>
      </w:r>
      <w:r w:rsidRPr="006838CF">
        <w:t xml:space="preserve"> </w:t>
      </w:r>
    </w:p>
    <w:p w:rsidR="00FB755F" w:rsidRPr="006838CF" w:rsidRDefault="00FB755F" w:rsidP="00464294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6838CF">
        <w:rPr>
          <w:sz w:val="28"/>
          <w:szCs w:val="28"/>
        </w:rPr>
        <w:t xml:space="preserve">2. Надати </w:t>
      </w:r>
      <w:r>
        <w:rPr>
          <w:sz w:val="28"/>
          <w:szCs w:val="28"/>
        </w:rPr>
        <w:t>Мігову Василю Георгійовичу</w:t>
      </w:r>
      <w:r w:rsidRPr="006838CF">
        <w:rPr>
          <w:sz w:val="28"/>
          <w:szCs w:val="28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FB755F" w:rsidRPr="006838CF" w:rsidRDefault="00FB755F" w:rsidP="00464294">
      <w:pPr>
        <w:pStyle w:val="BodyText"/>
        <w:ind w:firstLine="708"/>
        <w:rPr>
          <w:sz w:val="28"/>
          <w:szCs w:val="28"/>
        </w:rPr>
      </w:pPr>
      <w:r w:rsidRPr="006838CF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B755F" w:rsidRPr="006838CF" w:rsidRDefault="00FB755F" w:rsidP="00464294">
      <w:pPr>
        <w:pStyle w:val="BodyText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4.Контроль за виконанням  даного розпорядження покласти на керуючого справами виконавчого комітету міської ради Малєва О.</w:t>
      </w:r>
    </w:p>
    <w:p w:rsidR="00FB755F" w:rsidRPr="0039378D" w:rsidRDefault="00FB755F" w:rsidP="00464294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Мігова В.Г. від 18 серпня 2021 року.</w:t>
      </w:r>
    </w:p>
    <w:p w:rsidR="00FB755F" w:rsidRDefault="00FB755F" w:rsidP="00464294">
      <w:pPr>
        <w:pStyle w:val="Heading2"/>
      </w:pPr>
    </w:p>
    <w:p w:rsidR="00FB755F" w:rsidRPr="00537927" w:rsidRDefault="00FB755F" w:rsidP="00464294"/>
    <w:p w:rsidR="00FB755F" w:rsidRPr="000917CC" w:rsidRDefault="00FB755F" w:rsidP="00464294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FB755F" w:rsidRDefault="00FB755F" w:rsidP="00464294">
      <w:pPr>
        <w:pStyle w:val="Heading2"/>
      </w:pPr>
    </w:p>
    <w:p w:rsidR="00FB755F" w:rsidRDefault="00FB755F" w:rsidP="00464294">
      <w:pPr>
        <w:pStyle w:val="Heading2"/>
      </w:pPr>
    </w:p>
    <w:p w:rsidR="00FB755F" w:rsidRDefault="00FB755F" w:rsidP="00464294">
      <w:pPr>
        <w:pStyle w:val="Heading2"/>
      </w:pPr>
      <w:r>
        <w:t>З розпорядженням ознайомлений</w:t>
      </w:r>
      <w:r>
        <w:tab/>
        <w:t>В.Мігов</w:t>
      </w:r>
    </w:p>
    <w:p w:rsidR="00FB755F" w:rsidRPr="002D6B80" w:rsidRDefault="00FB755F" w:rsidP="00464294">
      <w:pPr>
        <w:rPr>
          <w:u w:val="single"/>
        </w:rPr>
      </w:pPr>
    </w:p>
    <w:p w:rsidR="00FB755F" w:rsidRDefault="00FB755F" w:rsidP="00464294"/>
    <w:p w:rsidR="00FB755F" w:rsidRDefault="00FB755F" w:rsidP="00464294"/>
    <w:p w:rsidR="00FB755F" w:rsidRDefault="00FB755F" w:rsidP="00464294"/>
    <w:p w:rsidR="00FB755F" w:rsidRDefault="00FB755F" w:rsidP="0046429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755F" w:rsidRPr="00E96A52" w:rsidRDefault="00FB755F" w:rsidP="0046429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B755F" w:rsidRPr="00E96A52" w:rsidRDefault="00FB755F" w:rsidP="0046429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18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№228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B755F" w:rsidRDefault="00FB755F" w:rsidP="0046429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755F" w:rsidRPr="000A696E" w:rsidRDefault="00FB755F" w:rsidP="00464294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щорічної основної відпустки Мігову В.Г.</w:t>
      </w:r>
      <w:r w:rsidRPr="000A696E">
        <w:rPr>
          <w:sz w:val="28"/>
          <w:szCs w:val="28"/>
        </w:rPr>
        <w:t>»</w:t>
      </w:r>
    </w:p>
    <w:p w:rsidR="00FB755F" w:rsidRPr="00A84420" w:rsidRDefault="00FB755F" w:rsidP="0046429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755F" w:rsidRPr="00CF77D5" w:rsidRDefault="00FB755F" w:rsidP="0046429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B755F" w:rsidRPr="00E05F39" w:rsidRDefault="00FB755F" w:rsidP="0046429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FB755F" w:rsidRPr="00E05F39" w:rsidRDefault="00FB755F" w:rsidP="0046429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FB755F" w:rsidRPr="00E05F39" w:rsidRDefault="00FB755F" w:rsidP="00464294">
      <w:pPr>
        <w:rPr>
          <w:b/>
          <w:sz w:val="28"/>
          <w:szCs w:val="28"/>
        </w:rPr>
      </w:pPr>
    </w:p>
    <w:p w:rsidR="00FB755F" w:rsidRDefault="00FB755F" w:rsidP="00464294">
      <w:pPr>
        <w:rPr>
          <w:sz w:val="28"/>
          <w:szCs w:val="28"/>
        </w:rPr>
      </w:pPr>
    </w:p>
    <w:p w:rsidR="00FB755F" w:rsidRPr="00E05F39" w:rsidRDefault="00FB755F" w:rsidP="00464294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FB755F" w:rsidRPr="00E05F39" w:rsidRDefault="00FB755F" w:rsidP="0046429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FB755F" w:rsidRPr="00E05F39" w:rsidRDefault="00FB755F" w:rsidP="00464294">
      <w:pPr>
        <w:rPr>
          <w:sz w:val="28"/>
          <w:szCs w:val="28"/>
        </w:rPr>
      </w:pPr>
    </w:p>
    <w:p w:rsidR="00FB755F" w:rsidRDefault="00FB755F" w:rsidP="00464294">
      <w:pPr>
        <w:rPr>
          <w:sz w:val="28"/>
          <w:szCs w:val="28"/>
        </w:rPr>
      </w:pPr>
    </w:p>
    <w:p w:rsidR="00FB755F" w:rsidRDefault="00FB755F" w:rsidP="0046429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FB755F" w:rsidRPr="00E05F39" w:rsidRDefault="00FB755F" w:rsidP="00464294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FB755F" w:rsidRPr="00E05F39" w:rsidRDefault="00FB755F" w:rsidP="00464294">
      <w:pPr>
        <w:rPr>
          <w:sz w:val="28"/>
          <w:szCs w:val="28"/>
        </w:rPr>
      </w:pPr>
    </w:p>
    <w:p w:rsidR="00FB755F" w:rsidRDefault="00FB755F" w:rsidP="0046429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FB755F" w:rsidRDefault="00FB755F" w:rsidP="00464294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FB755F" w:rsidRDefault="00FB755F" w:rsidP="00464294"/>
    <w:p w:rsidR="00FB755F" w:rsidRDefault="00FB755F" w:rsidP="00464294"/>
    <w:p w:rsidR="00FB755F" w:rsidRPr="00990900" w:rsidRDefault="00FB755F" w:rsidP="00464294"/>
    <w:p w:rsidR="00FB755F" w:rsidRDefault="00FB755F" w:rsidP="00464294"/>
    <w:p w:rsidR="00FB755F" w:rsidRDefault="00FB755F" w:rsidP="00464294"/>
    <w:p w:rsidR="00FB755F" w:rsidRPr="006D7188" w:rsidRDefault="00FB755F" w:rsidP="00464294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 </w:t>
      </w:r>
    </w:p>
    <w:p w:rsidR="00FB755F" w:rsidRDefault="00FB755F" w:rsidP="00464294"/>
    <w:p w:rsidR="00FB755F" w:rsidRDefault="00FB755F" w:rsidP="00464294"/>
    <w:p w:rsidR="00FB755F" w:rsidRDefault="00FB755F" w:rsidP="00464294"/>
    <w:p w:rsidR="00FB755F" w:rsidRDefault="00FB755F" w:rsidP="00464294"/>
    <w:p w:rsidR="00FB755F" w:rsidRDefault="00FB755F"/>
    <w:sectPr w:rsidR="00FB755F" w:rsidSect="002950A7">
      <w:pgSz w:w="11906" w:h="16838"/>
      <w:pgMar w:top="85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294"/>
    <w:rsid w:val="00090F91"/>
    <w:rsid w:val="000917CC"/>
    <w:rsid w:val="000A696E"/>
    <w:rsid w:val="002950A7"/>
    <w:rsid w:val="002D6B80"/>
    <w:rsid w:val="003010A8"/>
    <w:rsid w:val="0039378D"/>
    <w:rsid w:val="00464294"/>
    <w:rsid w:val="00537927"/>
    <w:rsid w:val="00541E67"/>
    <w:rsid w:val="00565971"/>
    <w:rsid w:val="005B6AF9"/>
    <w:rsid w:val="0065386F"/>
    <w:rsid w:val="006838CF"/>
    <w:rsid w:val="006D3E8B"/>
    <w:rsid w:val="006D7188"/>
    <w:rsid w:val="007735AB"/>
    <w:rsid w:val="007B70D6"/>
    <w:rsid w:val="00990900"/>
    <w:rsid w:val="00A84420"/>
    <w:rsid w:val="00A84DC8"/>
    <w:rsid w:val="00CF77D5"/>
    <w:rsid w:val="00E05F39"/>
    <w:rsid w:val="00E96A52"/>
    <w:rsid w:val="00FB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4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4294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4294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429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429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464294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6429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6429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64294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464294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464294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4642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64294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642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294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297</Words>
  <Characters>1695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2021-08-19T05:50:00Z</cp:lastPrinted>
  <dcterms:created xsi:type="dcterms:W3CDTF">2021-08-18T05:50:00Z</dcterms:created>
  <dcterms:modified xsi:type="dcterms:W3CDTF">2022-01-12T07:20:00Z</dcterms:modified>
</cp:coreProperties>
</file>